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8B5C0" w14:textId="77777777" w:rsidR="00C77710" w:rsidRPr="00690BA6" w:rsidRDefault="00C77710" w:rsidP="00C7771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JOHN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DB173D9" w14:textId="77777777" w:rsidR="00C77710" w:rsidRDefault="00C77710" w:rsidP="00C777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BB6114A" w14:textId="77777777" w:rsidR="00C77710" w:rsidRDefault="00C77710" w:rsidP="00C777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C22C54" w14:textId="77777777" w:rsidR="00C77710" w:rsidRDefault="00C77710" w:rsidP="00C777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B9AAA" w14:textId="77777777" w:rsidR="00C77710" w:rsidRDefault="00C77710" w:rsidP="00C7771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09D920E3" w14:textId="77777777" w:rsidR="00C77710" w:rsidRDefault="00C77710" w:rsidP="00C7771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9CF4F9F" w14:textId="77777777" w:rsidR="00C77710" w:rsidRDefault="00C77710" w:rsidP="00C7771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12E7894" w14:textId="77777777" w:rsidR="00C77710" w:rsidRDefault="00C77710" w:rsidP="00C7771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ED49C3B" w14:textId="77777777" w:rsidR="00C77710" w:rsidRDefault="00C77710" w:rsidP="00C7771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D7A74CD" w14:textId="77777777" w:rsidR="00C77710" w:rsidRDefault="00C77710" w:rsidP="00C7771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2DEDA3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30774" w14:textId="77777777" w:rsidR="00C77710" w:rsidRDefault="00C77710" w:rsidP="009139A6">
      <w:r>
        <w:separator/>
      </w:r>
    </w:p>
  </w:endnote>
  <w:endnote w:type="continuationSeparator" w:id="0">
    <w:p w14:paraId="5B4EE8F1" w14:textId="77777777" w:rsidR="00C77710" w:rsidRDefault="00C777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50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325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DB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2BB87" w14:textId="77777777" w:rsidR="00C77710" w:rsidRDefault="00C77710" w:rsidP="009139A6">
      <w:r>
        <w:separator/>
      </w:r>
    </w:p>
  </w:footnote>
  <w:footnote w:type="continuationSeparator" w:id="0">
    <w:p w14:paraId="14EB2A36" w14:textId="77777777" w:rsidR="00C77710" w:rsidRDefault="00C777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791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447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DE4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71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771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B11FA"/>
  <w15:chartTrackingRefBased/>
  <w15:docId w15:val="{9D5C275D-F3D5-4E24-A838-7CDF809F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2021-07-21T10:44:00Z</dcterms:created>
  <dcterms:modified xsi:type="dcterms:W3CDTF">2021-07-21T10:44:00Z</dcterms:modified>
</cp:coreProperties>
</file>